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799D6" w14:textId="77777777" w:rsidR="004948EF" w:rsidRDefault="004948EF" w:rsidP="004948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SWYNFORD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FC553EC" w14:textId="77777777" w:rsidR="004948EF" w:rsidRDefault="004948EF" w:rsidP="004948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East Ruston, Norfolk. Husbandman.</w:t>
      </w:r>
    </w:p>
    <w:p w14:paraId="603172E1" w14:textId="77777777" w:rsidR="004948EF" w:rsidRDefault="004948EF" w:rsidP="004948EF">
      <w:pPr>
        <w:rPr>
          <w:rFonts w:ascii="Times New Roman" w:hAnsi="Times New Roman" w:cs="Times New Roman"/>
        </w:rPr>
      </w:pPr>
    </w:p>
    <w:p w14:paraId="6410FC06" w14:textId="77777777" w:rsidR="004948EF" w:rsidRDefault="004948EF" w:rsidP="004948EF">
      <w:pPr>
        <w:rPr>
          <w:rFonts w:ascii="Times New Roman" w:hAnsi="Times New Roman" w:cs="Times New Roman"/>
        </w:rPr>
      </w:pPr>
    </w:p>
    <w:p w14:paraId="7AA16DA9" w14:textId="77777777" w:rsidR="004948EF" w:rsidRDefault="004948EF" w:rsidP="004948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Kertelyngge</w:t>
      </w:r>
      <w:proofErr w:type="spellEnd"/>
      <w:r>
        <w:rPr>
          <w:rFonts w:ascii="Times New Roman" w:hAnsi="Times New Roman" w:cs="Times New Roman"/>
        </w:rPr>
        <w:t>, Abbot of Wymondham(q.v.), brought a plaint of trespass</w:t>
      </w:r>
    </w:p>
    <w:p w14:paraId="1DF8D36C" w14:textId="77777777" w:rsidR="004948EF" w:rsidRDefault="004948EF" w:rsidP="004948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taking against him and John </w:t>
      </w:r>
      <w:proofErr w:type="spellStart"/>
      <w:r>
        <w:rPr>
          <w:rFonts w:ascii="Times New Roman" w:hAnsi="Times New Roman" w:cs="Times New Roman"/>
        </w:rPr>
        <w:t>Swynford</w:t>
      </w:r>
      <w:proofErr w:type="spellEnd"/>
      <w:r>
        <w:rPr>
          <w:rFonts w:ascii="Times New Roman" w:hAnsi="Times New Roman" w:cs="Times New Roman"/>
        </w:rPr>
        <w:t xml:space="preserve"> of East Ruston(q.v.).</w:t>
      </w:r>
    </w:p>
    <w:p w14:paraId="6DD3A6C8" w14:textId="77777777" w:rsidR="004948EF" w:rsidRDefault="004948EF" w:rsidP="004948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BB22A9C" w14:textId="77777777" w:rsidR="004948EF" w:rsidRDefault="004948EF" w:rsidP="004948EF">
      <w:pPr>
        <w:rPr>
          <w:rFonts w:ascii="Times New Roman" w:hAnsi="Times New Roman" w:cs="Times New Roman"/>
        </w:rPr>
      </w:pPr>
    </w:p>
    <w:p w14:paraId="2D198880" w14:textId="77777777" w:rsidR="004948EF" w:rsidRDefault="004948EF" w:rsidP="004948EF">
      <w:pPr>
        <w:rPr>
          <w:rFonts w:ascii="Times New Roman" w:hAnsi="Times New Roman" w:cs="Times New Roman"/>
        </w:rPr>
      </w:pPr>
    </w:p>
    <w:p w14:paraId="47966AA5" w14:textId="77777777" w:rsidR="004948EF" w:rsidRDefault="004948EF" w:rsidP="004948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2019</w:t>
      </w:r>
    </w:p>
    <w:p w14:paraId="39B99062" w14:textId="77777777" w:rsidR="006B2F86" w:rsidRPr="00E71FC3" w:rsidRDefault="004948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C3287" w14:textId="77777777" w:rsidR="004948EF" w:rsidRDefault="004948EF" w:rsidP="00E71FC3">
      <w:r>
        <w:separator/>
      </w:r>
    </w:p>
  </w:endnote>
  <w:endnote w:type="continuationSeparator" w:id="0">
    <w:p w14:paraId="5F94126D" w14:textId="77777777" w:rsidR="004948EF" w:rsidRDefault="004948E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D16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4D88B" w14:textId="77777777" w:rsidR="004948EF" w:rsidRDefault="004948EF" w:rsidP="00E71FC3">
      <w:r>
        <w:separator/>
      </w:r>
    </w:p>
  </w:footnote>
  <w:footnote w:type="continuationSeparator" w:id="0">
    <w:p w14:paraId="510DBCE8" w14:textId="77777777" w:rsidR="004948EF" w:rsidRDefault="004948E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8EF"/>
    <w:rsid w:val="001A7C09"/>
    <w:rsid w:val="004948E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C4703"/>
  <w15:chartTrackingRefBased/>
  <w15:docId w15:val="{CFB5FBF6-511E-454E-84EA-CCC0EB18A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8E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948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2019-05-30T19:20:00Z</dcterms:created>
  <dcterms:modified xsi:type="dcterms:W3CDTF">2019-05-30T19:21:00Z</dcterms:modified>
</cp:coreProperties>
</file>